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22879">
        <w:rPr>
          <w:rFonts w:cs="Arial"/>
          <w:b/>
          <w:caps/>
          <w:sz w:val="28"/>
          <w:szCs w:val="28"/>
        </w:rPr>
        <w:t>1262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2287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Solicita providências visando à instalação de abrigo, inclusive com assento, no ponto de ônibus situado à margem da Rodovia </w:t>
            </w:r>
            <w:proofErr w:type="spellStart"/>
            <w:r>
              <w:rPr>
                <w:rFonts w:cs="Arial"/>
                <w:sz w:val="20"/>
                <w:szCs w:val="20"/>
              </w:rPr>
              <w:t>Euryale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de Jesus </w:t>
            </w:r>
            <w:proofErr w:type="spellStart"/>
            <w:r>
              <w:rPr>
                <w:rFonts w:cs="Arial"/>
                <w:sz w:val="20"/>
                <w:szCs w:val="20"/>
              </w:rPr>
              <w:t>Zerbine</w:t>
            </w:r>
            <w:proofErr w:type="spellEnd"/>
            <w:r>
              <w:rPr>
                <w:rFonts w:cs="Arial"/>
                <w:sz w:val="20"/>
                <w:szCs w:val="20"/>
              </w:rPr>
              <w:t>, defronte do n.º 352, ao lado da Escola Profissionalizante SENAI, no Jardim América.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C22879" w:rsidRPr="00C22879">
        <w:rPr>
          <w:rFonts w:cs="Arial"/>
          <w:sz w:val="20"/>
          <w:szCs w:val="20"/>
        </w:rPr>
        <w:t xml:space="preserve"> </w:t>
      </w:r>
      <w:r w:rsidR="00C22879" w:rsidRPr="00C22879">
        <w:rPr>
          <w:rFonts w:cs="Arial"/>
        </w:rPr>
        <w:t xml:space="preserve">à instalação de abrigo, inclusive com assento, no ponto de ônibus situado à margem da Rodovia </w:t>
      </w:r>
      <w:proofErr w:type="spellStart"/>
      <w:r w:rsidR="00C22879" w:rsidRPr="00C22879">
        <w:rPr>
          <w:rFonts w:cs="Arial"/>
        </w:rPr>
        <w:t>Euryale</w:t>
      </w:r>
      <w:proofErr w:type="spellEnd"/>
      <w:r w:rsidR="00C22879" w:rsidRPr="00C22879">
        <w:rPr>
          <w:rFonts w:cs="Arial"/>
        </w:rPr>
        <w:t xml:space="preserve"> de Jesus </w:t>
      </w:r>
      <w:proofErr w:type="spellStart"/>
      <w:r w:rsidR="00C22879" w:rsidRPr="00C22879">
        <w:rPr>
          <w:rFonts w:cs="Arial"/>
        </w:rPr>
        <w:t>Zerbine</w:t>
      </w:r>
      <w:proofErr w:type="spellEnd"/>
      <w:r w:rsidR="00C22879" w:rsidRPr="00C22879">
        <w:rPr>
          <w:rFonts w:cs="Arial"/>
        </w:rPr>
        <w:t>, defronte do n.º 352, ao lado da Escola Profissionalizante SENAI, no Jardim América.</w:t>
      </w:r>
    </w:p>
    <w:p w:rsidR="007613BD" w:rsidRDefault="00C22879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t>O referido ponto de parada não possui assento e cobertura para melhor comodidade dos usuários</w:t>
      </w:r>
      <w:r>
        <w:t>,</w:t>
      </w:r>
      <w:r>
        <w:t xml:space="preserve"> </w:t>
      </w:r>
      <w:r>
        <w:t>em que possam se proteger</w:t>
      </w:r>
      <w:r>
        <w:t xml:space="preserve"> das intempéries do tempo, como sol e chuva.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22879">
        <w:rPr>
          <w:rFonts w:cs="Arial"/>
        </w:rPr>
        <w:t>12 de maio de 2021.</w:t>
      </w:r>
    </w:p>
    <w:p w:rsidR="00C22879" w:rsidRDefault="00C22879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22879" w:rsidRDefault="00C22879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C22879" w:rsidRPr="005D429C" w:rsidRDefault="00C22879" w:rsidP="00C22879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DOS CONDUTORES</w:t>
      </w:r>
    </w:p>
    <w:p w:rsidR="00C22879" w:rsidRDefault="00C22879" w:rsidP="00C2287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PL</w:t>
      </w:r>
    </w:p>
    <w:p w:rsidR="00C22879" w:rsidRPr="00ED4D34" w:rsidRDefault="00C22879" w:rsidP="00C22879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Presidente</w:t>
      </w:r>
    </w:p>
    <w:sectPr w:rsidR="00C22879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FB7" w:rsidRDefault="003D2FB7">
      <w:r>
        <w:separator/>
      </w:r>
    </w:p>
  </w:endnote>
  <w:endnote w:type="continuationSeparator" w:id="0">
    <w:p w:rsidR="003D2FB7" w:rsidRDefault="003D2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FB7" w:rsidRDefault="003D2FB7">
      <w:r>
        <w:separator/>
      </w:r>
    </w:p>
  </w:footnote>
  <w:footnote w:type="continuationSeparator" w:id="0">
    <w:p w:rsidR="003D2FB7" w:rsidRDefault="003D2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2FB7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22879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0B946-5C3D-493E-9076-001A5E0BA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2021-05-11T14:23:00Z</dcterms:created>
  <dcterms:modified xsi:type="dcterms:W3CDTF">2021-05-11T14:23:00Z</dcterms:modified>
</cp:coreProperties>
</file>